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5CD4C0B6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41B7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FFCC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4E152" w14:textId="390B0348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26B4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79FE4431" w14:textId="77777777" w:rsidTr="00A251E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1E041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50B29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9ECCC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6F62A617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2A8B1632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34DF4286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7407D7A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6BE94516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6F0C3CF9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438C1085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6AA870E6" w14:textId="77777777" w:rsidTr="00A251E7">
        <w:trPr>
          <w:cantSplit/>
          <w:tblHeader/>
        </w:trPr>
        <w:tc>
          <w:tcPr>
            <w:tcW w:w="480" w:type="dxa"/>
            <w:tcBorders>
              <w:left w:val="nil"/>
              <w:bottom w:val="single" w:sz="4" w:space="0" w:color="auto"/>
            </w:tcBorders>
            <w:vAlign w:val="center"/>
          </w:tcPr>
          <w:p w14:paraId="368AB026" w14:textId="77777777" w:rsidR="009805FE" w:rsidRDefault="009805FE" w:rsidP="00432B9C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tcBorders>
              <w:bottom w:val="single" w:sz="4" w:space="0" w:color="auto"/>
            </w:tcBorders>
            <w:vAlign w:val="center"/>
          </w:tcPr>
          <w:p w14:paraId="01947BF3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14:paraId="3863BA19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64E719F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0DCDA1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03A7CD19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5773EDA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15711B0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2F25A81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52AE5312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tcBorders>
              <w:bottom w:val="single" w:sz="4" w:space="0" w:color="auto"/>
            </w:tcBorders>
            <w:vAlign w:val="center"/>
          </w:tcPr>
          <w:p w14:paraId="04B5B5C8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center"/>
          </w:tcPr>
          <w:p w14:paraId="4A0B5DC5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center"/>
          </w:tcPr>
          <w:p w14:paraId="31193D89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05A8AF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1C92B3B3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3049ED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bottom w:val="single" w:sz="4" w:space="0" w:color="auto"/>
              <w:right w:val="nil"/>
            </w:tcBorders>
            <w:vAlign w:val="center"/>
          </w:tcPr>
          <w:p w14:paraId="234D61AA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326B4B" w:rsidRPr="00EC1AE8" w14:paraId="7288B639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28F33D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086106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7EF24E" w14:textId="77777777" w:rsidR="00326B4B" w:rsidRPr="00EC1AE8" w:rsidRDefault="00326B4B" w:rsidP="006669D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226CF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28,068,188,000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BC06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25,860,835,837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D247B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3,292,065,465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815950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138,151,140</w:t>
            </w:r>
          </w:p>
        </w:tc>
        <w:tc>
          <w:tcPr>
            <w:tcW w:w="13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027F0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29,291,052,442</w:t>
            </w:r>
          </w:p>
        </w:tc>
        <w:tc>
          <w:tcPr>
            <w:tcW w:w="15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CF77A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25,862,169,060</w:t>
            </w:r>
          </w:p>
        </w:tc>
        <w:tc>
          <w:tcPr>
            <w:tcW w:w="15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2DE1D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3,295,535,959</w:t>
            </w:r>
          </w:p>
        </w:tc>
        <w:tc>
          <w:tcPr>
            <w:tcW w:w="15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3CBF8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138,151,140</w:t>
            </w:r>
          </w:p>
        </w:tc>
        <w:tc>
          <w:tcPr>
            <w:tcW w:w="15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8D800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29,295,856,159</w:t>
            </w:r>
          </w:p>
        </w:tc>
        <w:tc>
          <w:tcPr>
            <w:tcW w:w="7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7482E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5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CE97E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1,227,668,159</w:t>
            </w:r>
          </w:p>
        </w:tc>
        <w:tc>
          <w:tcPr>
            <w:tcW w:w="72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A67DC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4.37</w:t>
            </w:r>
          </w:p>
        </w:tc>
        <w:tc>
          <w:tcPr>
            <w:tcW w:w="148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33A3E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4,803,717</w:t>
            </w:r>
          </w:p>
        </w:tc>
        <w:tc>
          <w:tcPr>
            <w:tcW w:w="91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824457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0.02</w:t>
            </w:r>
          </w:p>
        </w:tc>
      </w:tr>
      <w:tr w:rsidR="00326B4B" w:rsidRPr="00EC1AE8" w14:paraId="39B07813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C38F10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541115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03C48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B564F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9,044,947,000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FCE5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8,595,493,071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AF12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1,683,927,917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295C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9,545,925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8ABA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10,288,966,913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2D7CD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8,595,493,071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AD17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1,683,927,917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1C2A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9,545,925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4678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10,288,966,913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410B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35.12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112B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1,244,019,913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E6F99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13.75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15E1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42C9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332290F8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B401A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6FF0F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3C594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FA48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67,894,000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174F9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62,535,458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451E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7F2C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A661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62,535,458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A212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62,535,458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65E2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67286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5EBA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62,535,458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D753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60D1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- 5,358,542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0932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- 7.89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A25A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3FD8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1F7B6F39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03AE8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80B4B0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A0BF0C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CDF39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40,675,000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7E07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63,639,121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A4C6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92073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B0C1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63,639,121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AA82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63,639,121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9231B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B21B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A0FB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63,639,121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A11A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0.22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4582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22,964,121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6051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56.46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E1D0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D192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26CE76BF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66A70F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3E3FC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E05D9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344B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491,757,000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066D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600,610,419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85324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672C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4,941,349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CF3EB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605,551,768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5282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600,610,419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232D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43CD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4,941,349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DDCF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605,551,768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1DA2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6BB4E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113,794,768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809D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23.14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E43C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A74C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60223FA8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AE3475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1F59C1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C2EE25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36E1A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442,793,000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B7FD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281,823,375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4093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1453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197,786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8189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282,021,161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4C7C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281,823,375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1E6F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6E70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197,786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ABC9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282,021,161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1785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81B39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- 160,771,839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44F0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- 36.31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778F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9280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2D138CD4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F0EE12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E9E814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79224D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25D86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101,430,000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C18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146,836,730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DFC7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7A888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4,406,790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4076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151,243,520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C868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146,836,730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2DFC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BEFE2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4,406,790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8EE7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151,243,520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5226D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838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49,813,520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5D9E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49.11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04BE7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0BD5B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0AC387E5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E5A56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C6D5B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C2D48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91C1E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7,890,398,000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C79A5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7,410,697,546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923F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1,683,927,917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5C08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8CAC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9,094,625,463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8CB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7,410,697,546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D197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1,683,927,917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72D7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9224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9,094,625,463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3C52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31.04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0FED3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1,204,227,463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0D4FA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15.26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54AE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07513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5C0796C6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118AA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BD545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1BC04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6BA5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07BA7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29,350,422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88D0F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C5E2A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96219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29,350,422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2E19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29,350,422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61C6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B6EA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01BE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29,350,422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C8CE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A6FF3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19,350,422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98E34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193.50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3070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1B69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748A1945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01FCB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07DE0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9A6A9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EB624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151,367,000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6498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266,568,671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DFDD6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9,459,806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D304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13,739,930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0E8C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289,768,407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013B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266,568,671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0DDA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9,459,806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E4DDF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13,739,930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2FA7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289,768,407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F026A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0.99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8037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138,401,407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7A303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91.43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99AF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DA7A1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20D58EB0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85B42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1E219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9AF2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D402C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150,333,000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BFE2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240,520,271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2519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9,459,806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21BC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13,739,930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1558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263,720,007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BC00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240,520,271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313D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9,459,806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D725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13,739,930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7DC1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263,720,007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2C3C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0.90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CB0C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113,387,007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7CC0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75.42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B897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5F21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11FDD36E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FB51A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38502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25A0B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53A4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1,034,000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A81C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26,048,400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2698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77CBB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CE292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26,048,400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0EA86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26,048,400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0017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25F27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3F28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26,048,400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C3EC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1E77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25,014,400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95B0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2,419.19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1702F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9F0F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16628EA8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4D011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CF035A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0721B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64A8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180,284,000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C6EDC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C83A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32C2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0CA0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23DF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EF52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DFD89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6247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231,211,852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2440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0.79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85CA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50,927,852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6DDD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28.25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947E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8A87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774C014C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77ED3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93C8B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B47CCE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4E2A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124,403,000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7BED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175,212,765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205D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6F5F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74EB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175,212,765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D4771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175,212,765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EA4DD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8B26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0107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175,212,765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3E41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7332B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50,809,765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6E15F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40.84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E4DA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6934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61B3A973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AB4E6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AB1CD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3BB92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FAF6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55,881,000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9A4D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55,999,087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55A77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5840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5C7D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55,999,087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08D1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55,999,087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62CE6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628A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26E9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55,999,087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8EA6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6161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118,087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A369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0.21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C13B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D58C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0059FFF7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7894D7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2E3CE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A3EA9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2B7A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73,469,000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C6ED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158,065,671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24FA8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7,170,446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C17B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7807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165,236,117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7D7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158,065,671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C8EA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7,170,446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96E0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F598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165,236,117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9D54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0.56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18B53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91,767,117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D4C3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124.91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17AC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0D36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11298CED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BD6466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C16356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0CD0FC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A316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50,759,000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739A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146,653,297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B9CB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7,170,446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7617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39F7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153,823,743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8CA9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146,653,297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B16F4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7,170,446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5ED6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7050C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153,823,743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767B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0.53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1A7C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103,064,743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7E32C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203.05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6F63C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52739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6BF3471C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10197F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ED5DC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F1FA8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E4C7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20,000,000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495D2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2,058,540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87AA3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9BBE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B329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2,058,540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5F926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2,058,540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F8BC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2F4E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A8CC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2,058,540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6701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8555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- 17,941,460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DC82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- 89.71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4AE8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83E8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521645DF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FBF25B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8D908F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F8F66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D008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2,710,000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A88B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9,353,834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BEBD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3474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28D7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9,353,834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AE9A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9,353,834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34FA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400F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656F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9,353,834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2AA3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8656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6,643,834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627F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245.16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D6D2A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CB19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46705F59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36FA0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E3161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9316E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9FE9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3,153,000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9829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946FA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BBFA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44DBD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27CF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173B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1E93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0D78E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3,152,247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3916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4EF13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- 753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87C28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- 0.02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EE48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D1D1F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06F1EEEA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6ADC7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590F8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76697" w14:textId="77777777" w:rsidR="00326B4B" w:rsidRPr="00432B9C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32B9C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87894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3,153,000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AAE54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3,152,247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B99C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6842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90D2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3,152,247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B9A5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3,152,247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DBF1F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E50B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B81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3,152,247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D4F3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54A7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- 753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7CF9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- 0.02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3AB7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051B3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5BC3C215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749FF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E7DF3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2A399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CB19F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18,570,425,000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B1176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16,504,786,714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B234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1,591,470,373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6483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108,848,665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D60D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18,205,105,752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29D3E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16,504,786,714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41C8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1,591,470,373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7B42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108,848,665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5E8D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18,205,105,752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3842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62.14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1E7D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- 365,319,248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91AD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- 1.97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8B41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13FA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51E24AC6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9865A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42C06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39A971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5FD9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18,553,721,000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D48E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16,500,953,578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631D6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1,591,470,373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6C2E4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95,978,665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37E0D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18,188,402,616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94E6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16,500,953,578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29FE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1,591,470,373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BC9DB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95,978,665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B053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18,188,402,616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4055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62.09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EC0B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- 365,318,384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2FC1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- 1.97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E34F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267B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14:paraId="04DFB2EA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B5FAC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725034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BCB83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地方政府協助收入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B144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16,704,000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6417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3,833,136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A18E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E9D88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12,870,000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250DC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16,703,136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DAD5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3,833,136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3F784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568D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12,870,000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423C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16,703,136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9C4B3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FDC42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- 864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C250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- 0.01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645C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0C0C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5933FFB7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DF65B8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E0BD9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97307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2E9C4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7,017,000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2EF7C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1,350,000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3B9C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59C04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2799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7,366,620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EDA1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1,350,000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0739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FA1F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6,016,620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5D52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7,366,620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F1122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D128C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349,620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65BE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4.98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D1298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31F94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326B4B" w14:paraId="76783A0A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5E5CC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DA68B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AD765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8620A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7,017,000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03E4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1,350,000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2E55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429F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6,016,620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EBF6C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7,366,620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5F8C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1,350,000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663C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2FAA6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6,016,620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A1A9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7,366,620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CA405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3E3C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349,620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67DA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4.98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DF04D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CAC86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326B4B" w:rsidRPr="00EC1AE8" w14:paraId="0942ED37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578B2A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C1AE8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82BC13" w14:textId="77777777" w:rsidR="00326B4B" w:rsidRPr="00EC1AE8" w:rsidRDefault="00326B4B" w:rsidP="006669DE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75FB73" w14:textId="77777777" w:rsidR="00326B4B" w:rsidRPr="00EC1AE8" w:rsidRDefault="00326B4B" w:rsidP="006669DE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C1AE8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C166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37,526,000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3A2D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100,207,611</w:t>
            </w:r>
          </w:p>
        </w:tc>
        <w:tc>
          <w:tcPr>
            <w:tcW w:w="132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BDC6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36,923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42B59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3CD30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100,244,534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8420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101,540,834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8FC7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3,507,417</w:t>
            </w:r>
          </w:p>
        </w:tc>
        <w:tc>
          <w:tcPr>
            <w:tcW w:w="15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9AAA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5CC6B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105,048,251</w:t>
            </w:r>
          </w:p>
        </w:tc>
        <w:tc>
          <w:tcPr>
            <w:tcW w:w="7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2024B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0.36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2CBC3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67,522,251</w:t>
            </w:r>
          </w:p>
        </w:tc>
        <w:tc>
          <w:tcPr>
            <w:tcW w:w="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D9E57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179.93</w:t>
            </w:r>
          </w:p>
        </w:tc>
        <w:tc>
          <w:tcPr>
            <w:tcW w:w="1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F03BF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4,803,717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9035D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432B9C">
              <w:rPr>
                <w:rFonts w:ascii="新細明體" w:eastAsia="標楷體" w:hAnsi="新細明體"/>
                <w:b/>
                <w:noProof/>
                <w:sz w:val="20"/>
              </w:rPr>
              <w:t>4.79</w:t>
            </w:r>
          </w:p>
        </w:tc>
      </w:tr>
      <w:tr w:rsidR="00326B4B" w14:paraId="2DF04B61" w14:textId="77777777" w:rsidTr="00A251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31"/>
        </w:trPr>
        <w:tc>
          <w:tcPr>
            <w:tcW w:w="4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931611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C28822" w14:textId="77777777" w:rsidR="00326B4B" w:rsidRDefault="00326B4B" w:rsidP="006669DE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94F59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ED40CB" w14:textId="77777777" w:rsidR="00326B4B" w:rsidRDefault="00326B4B" w:rsidP="006669DE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94F59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DB6750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37,526,000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17516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100,207,611</w:t>
            </w:r>
          </w:p>
        </w:tc>
        <w:tc>
          <w:tcPr>
            <w:tcW w:w="13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9B11D1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36,923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07759C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37D716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100,244,534</w:t>
            </w: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4332BF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101,540,834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CFE955E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3,507,417</w:t>
            </w:r>
          </w:p>
        </w:tc>
        <w:tc>
          <w:tcPr>
            <w:tcW w:w="15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B4F1AA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A801A4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105,048,251</w:t>
            </w: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53C639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0.36</w:t>
            </w:r>
          </w:p>
        </w:tc>
        <w:tc>
          <w:tcPr>
            <w:tcW w:w="15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E843C8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67,522,251</w:t>
            </w: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7D500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179.93</w:t>
            </w:r>
          </w:p>
        </w:tc>
        <w:tc>
          <w:tcPr>
            <w:tcW w:w="14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733C55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4,803,717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7DE8063" w14:textId="77777777" w:rsidR="00326B4B" w:rsidRPr="00432B9C" w:rsidRDefault="00326B4B" w:rsidP="006669DE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432B9C">
              <w:rPr>
                <w:rFonts w:ascii="新細明體" w:eastAsia="標楷體" w:hAnsi="新細明體"/>
                <w:noProof/>
                <w:sz w:val="20"/>
              </w:rPr>
              <w:t>4.79</w:t>
            </w:r>
          </w:p>
        </w:tc>
      </w:tr>
    </w:tbl>
    <w:p w14:paraId="26E4E653" w14:textId="77777777" w:rsidR="00540A99" w:rsidRDefault="00540A99" w:rsidP="00432B9C">
      <w:pPr>
        <w:ind w:right="414"/>
        <w:rPr>
          <w:rFonts w:eastAsia="標楷體"/>
          <w:sz w:val="22"/>
        </w:rPr>
      </w:pPr>
    </w:p>
    <w:sectPr w:rsidR="00540A99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9654D" w14:textId="77777777" w:rsidR="00326B4B" w:rsidRDefault="00326B4B">
      <w:r>
        <w:separator/>
      </w:r>
    </w:p>
  </w:endnote>
  <w:endnote w:type="continuationSeparator" w:id="0">
    <w:p w14:paraId="69E7BFA0" w14:textId="77777777" w:rsidR="00326B4B" w:rsidRDefault="0032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CA26" w14:textId="613198CD" w:rsidR="00432B9C" w:rsidRPr="00432B9C" w:rsidRDefault="00432B9C" w:rsidP="00432B9C">
    <w:pPr>
      <w:pStyle w:val="a4"/>
      <w:jc w:val="center"/>
      <w:rPr>
        <w:rFonts w:ascii="標楷體" w:eastAsia="標楷體" w:hAnsi="標楷體"/>
      </w:rPr>
    </w:pPr>
    <w:r w:rsidRPr="00432B9C">
      <w:rPr>
        <w:rFonts w:ascii="標楷體" w:eastAsia="標楷體" w:hAnsi="標楷體" w:hint="eastAsia"/>
      </w:rPr>
      <w:t>第9-1頁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4BA8C" w14:textId="77777777" w:rsidR="00326B4B" w:rsidRDefault="00326B4B">
      <w:r>
        <w:separator/>
      </w:r>
    </w:p>
  </w:footnote>
  <w:footnote w:type="continuationSeparator" w:id="0">
    <w:p w14:paraId="54549292" w14:textId="77777777" w:rsidR="00326B4B" w:rsidRDefault="0032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8404" w14:textId="6AF4E491" w:rsidR="009805FE" w:rsidRDefault="00540A99">
    <w:pPr>
      <w:pStyle w:val="a3"/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32B9C" w:rsidRPr="00432B9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432B9C" w:rsidRPr="00432B9C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432B9C" w:rsidRPr="00432B9C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432B9C" w:rsidRPr="00432B9C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C5EF" w14:textId="6F0C23B1" w:rsidR="00432B9C" w:rsidRPr="00432B9C" w:rsidRDefault="00432B9C" w:rsidP="00432B9C">
    <w:pPr>
      <w:pStyle w:val="a3"/>
      <w:jc w:val="center"/>
      <w:rPr>
        <w:rFonts w:ascii="標楷體" w:eastAsia="標楷體" w:hAnsi="標楷體"/>
        <w:b/>
        <w:color w:val="000000"/>
        <w:spacing w:val="60"/>
        <w:sz w:val="32"/>
        <w:szCs w:val="32"/>
        <w:u w:val="single"/>
      </w:rPr>
    </w:pPr>
    <w:r w:rsidRPr="00286F70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玖、歲入來源別決算審定總表</w:t>
    </w:r>
  </w:p>
  <w:p w14:paraId="089B6E6E" w14:textId="38FCC6A0" w:rsidR="009805FE" w:rsidRDefault="00432B9C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432B9C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Pr="00432B9C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432B9C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B4B"/>
    <w:rsid w:val="0004623B"/>
    <w:rsid w:val="00101AB3"/>
    <w:rsid w:val="001D7125"/>
    <w:rsid w:val="00281963"/>
    <w:rsid w:val="00326B4B"/>
    <w:rsid w:val="00370633"/>
    <w:rsid w:val="00432B9C"/>
    <w:rsid w:val="00463DA5"/>
    <w:rsid w:val="00511EB6"/>
    <w:rsid w:val="00525367"/>
    <w:rsid w:val="00540A99"/>
    <w:rsid w:val="005503C0"/>
    <w:rsid w:val="006D61FB"/>
    <w:rsid w:val="006F4C30"/>
    <w:rsid w:val="0083717B"/>
    <w:rsid w:val="009805FE"/>
    <w:rsid w:val="00A251E7"/>
    <w:rsid w:val="00AB03D5"/>
    <w:rsid w:val="00B83C7F"/>
    <w:rsid w:val="00C52404"/>
    <w:rsid w:val="00CE054C"/>
    <w:rsid w:val="00CE4379"/>
    <w:rsid w:val="00DB4570"/>
    <w:rsid w:val="00DC035C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3758D6D"/>
  <w15:chartTrackingRefBased/>
  <w15:docId w15:val="{B23D9AB1-7487-4849-94BA-830F79ED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JdbvucfB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dJdbvucfB歲入來源別決算審定表.dot</Template>
  <TotalTime>1</TotalTime>
  <Pages>1</Pages>
  <Words>519</Words>
  <Characters>2962</Characters>
  <Application>Microsoft Office Word</Application>
  <DocSecurity>0</DocSecurity>
  <Lines>24</Lines>
  <Paragraphs>6</Paragraphs>
  <ScaleCrop>false</ScaleCrop>
  <Company>N.A.O.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3</cp:revision>
  <cp:lastPrinted>2026-06-15T02:21:00Z</cp:lastPrinted>
  <dcterms:created xsi:type="dcterms:W3CDTF">2026-06-15T03:02:00Z</dcterms:created>
  <dcterms:modified xsi:type="dcterms:W3CDTF">2026-07-02T01:48:00Z</dcterms:modified>
</cp:coreProperties>
</file>